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 xml:space="preserve">avvik fra </w:t>
      </w:r>
      <w:r w:rsidR="00B46910">
        <w:t>konkurransegrunnlaget</w:t>
      </w:r>
    </w:p>
    <w:p w:rsidR="00B46910" w:rsidRPr="00B46910" w:rsidRDefault="002625A0" w:rsidP="00B46910">
      <w:pPr>
        <w:pStyle w:val="Overskrift2"/>
        <w:rPr>
          <w:szCs w:val="22"/>
        </w:rPr>
      </w:pPr>
      <w:r w:rsidRPr="00B46910">
        <w:rPr>
          <w:szCs w:val="22"/>
        </w:rPr>
        <w:t>Informasjon</w:t>
      </w:r>
    </w:p>
    <w:p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 xml:space="preserve">avvikene beskrives og </w:t>
      </w:r>
      <w:proofErr w:type="spellStart"/>
      <w:r w:rsidR="00F363C4" w:rsidRPr="00B46910">
        <w:rPr>
          <w:rFonts w:ascii="Myriad Pro" w:hAnsi="Myriad Pro"/>
          <w:sz w:val="22"/>
          <w:szCs w:val="22"/>
        </w:rPr>
        <w:t>prissettes</w:t>
      </w:r>
      <w:proofErr w:type="spellEnd"/>
      <w:r w:rsidR="00B46910">
        <w:rPr>
          <w:rFonts w:ascii="Myriad Pro" w:hAnsi="Myriad Pro"/>
          <w:sz w:val="22"/>
          <w:szCs w:val="22"/>
        </w:rPr>
        <w:t xml:space="preserve"> slik at </w:t>
      </w:r>
      <w:r w:rsidR="00907A90">
        <w:rPr>
          <w:rFonts w:ascii="Myriad Pro" w:hAnsi="Myriad Pro"/>
          <w:sz w:val="22"/>
          <w:szCs w:val="22"/>
        </w:rPr>
        <w:t>Oppdragsgiver</w:t>
      </w:r>
      <w:bookmarkStart w:id="0" w:name="_GoBack"/>
      <w:bookmarkEnd w:id="0"/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 w:rsidRPr="00A948F9">
        <w:rPr>
          <w:rFonts w:ascii="Myriad Pro" w:hAnsi="Myriad Pro"/>
          <w:color w:val="FF0000"/>
          <w:sz w:val="22"/>
          <w:szCs w:val="22"/>
        </w:rPr>
        <w:t>Forsvaret ber leverandøren være oppmerksom</w:t>
      </w:r>
      <w:r w:rsidR="00B46910" w:rsidRPr="00A948F9">
        <w:rPr>
          <w:rFonts w:ascii="Myriad Pro" w:hAnsi="Myriad Pro"/>
          <w:color w:val="FF0000"/>
          <w:sz w:val="22"/>
          <w:szCs w:val="22"/>
        </w:rPr>
        <w:t xml:space="preserve"> på tilbud som inneholder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 xml:space="preserve">avvik som medfører </w:t>
      </w:r>
      <w:r w:rsidR="007D3ED5" w:rsidRPr="00A948F9">
        <w:rPr>
          <w:rFonts w:ascii="Myriad Pro" w:hAnsi="Myriad Pro" w:cs="Arial"/>
          <w:color w:val="FF0000"/>
          <w:sz w:val="22"/>
          <w:lang w:eastAsia="nb-NO"/>
        </w:rPr>
        <w:t xml:space="preserve">at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>tilbudene ikke blir sammenlignbare, vil måtte avvises.</w:t>
      </w:r>
    </w:p>
    <w:p w:rsidR="00B46910" w:rsidRPr="00B46910" w:rsidRDefault="002A38FD" w:rsidP="006B3F57">
      <w:pPr>
        <w:pStyle w:val="Overskrift2"/>
        <w:rPr>
          <w:szCs w:val="22"/>
        </w:rPr>
      </w:pPr>
      <w:r w:rsidRPr="00B46910">
        <w:rPr>
          <w:szCs w:val="22"/>
        </w:rPr>
        <w:t>Instruks for utfyllel</w:t>
      </w:r>
      <w:r w:rsidR="00387364" w:rsidRPr="00B46910">
        <w:rPr>
          <w:szCs w:val="22"/>
        </w:rPr>
        <w:t>se av skjema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>, herunder</w:t>
      </w:r>
      <w:r w:rsidR="00B46910">
        <w:rPr>
          <w:rFonts w:ascii="Myriad Pro" w:hAnsi="Myriad Pro"/>
          <w:sz w:val="22"/>
          <w:szCs w:val="22"/>
        </w:rPr>
        <w:t xml:space="preserve">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833534" w:rsidRPr="00B46910">
        <w:rPr>
          <w:rFonts w:ascii="Myriad Pro" w:hAnsi="Myriad Pro"/>
          <w:sz w:val="22"/>
          <w:szCs w:val="22"/>
        </w:rPr>
        <w:t xml:space="preserve">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5E0091" w:rsidRPr="00B46910">
        <w:rPr>
          <w:rFonts w:ascii="Myriad Pro" w:hAnsi="Myriad Pro"/>
          <w:sz w:val="22"/>
          <w:szCs w:val="22"/>
        </w:rPr>
        <w:t xml:space="preserve">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 xml:space="preserve">skal </w:t>
      </w:r>
      <w:proofErr w:type="spellStart"/>
      <w:r w:rsidRPr="00B46910">
        <w:rPr>
          <w:rFonts w:ascii="Myriad Pro" w:hAnsi="Myriad Pro"/>
          <w:sz w:val="22"/>
          <w:szCs w:val="22"/>
        </w:rPr>
        <w:t>prissettes</w:t>
      </w:r>
      <w:proofErr w:type="spellEnd"/>
      <w:r w:rsidRPr="00B46910">
        <w:rPr>
          <w:rFonts w:ascii="Myriad Pro" w:hAnsi="Myriad Pro"/>
          <w:sz w:val="22"/>
          <w:szCs w:val="22"/>
        </w:rPr>
        <w:t>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:rsidR="00347EAE" w:rsidRPr="00B46910" w:rsidRDefault="00347EAE" w:rsidP="007B0D64">
      <w:pPr>
        <w:pStyle w:val="Overskrift2"/>
        <w:rPr>
          <w:szCs w:val="22"/>
        </w:rPr>
      </w:pPr>
      <w:r w:rsidRPr="00B46910">
        <w:rPr>
          <w:szCs w:val="22"/>
        </w:rPr>
        <w:t xml:space="preserve">Skjema for angivelse av </w:t>
      </w:r>
      <w:r w:rsidR="00F9339A" w:rsidRPr="00B46910">
        <w:rPr>
          <w:szCs w:val="22"/>
        </w:rPr>
        <w:t xml:space="preserve">tilbyders </w:t>
      </w:r>
      <w:r w:rsidR="004B2999" w:rsidRPr="00B46910">
        <w:rPr>
          <w:szCs w:val="22"/>
        </w:rPr>
        <w:t xml:space="preserve">avvik </w:t>
      </w:r>
    </w:p>
    <w:p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:rsidTr="00571A2D">
        <w:tc>
          <w:tcPr>
            <w:tcW w:w="1332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D9D9D9" w:themeFill="background1" w:themeFillShade="D9"/>
          </w:tcPr>
          <w:p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53" w:rsidRDefault="00180E53">
      <w:r>
        <w:separator/>
      </w:r>
    </w:p>
  </w:endnote>
  <w:endnote w:type="continuationSeparator" w:id="0">
    <w:p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>
      <w:tc>
        <w:tcPr>
          <w:tcW w:w="9427" w:type="dxa"/>
          <w:gridSpan w:val="2"/>
          <w:tcBorders>
            <w:top w:val="single" w:sz="6" w:space="0" w:color="auto"/>
          </w:tcBorders>
        </w:tcPr>
        <w:p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>
      <w:tc>
        <w:tcPr>
          <w:tcW w:w="4891" w:type="dxa"/>
        </w:tcPr>
        <w:p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571A2D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571A2D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:rsidR="00B46910" w:rsidRDefault="00B46910">
    <w:pPr>
      <w:pStyle w:val="Bunntekst"/>
      <w:rPr>
        <w:sz w:val="4"/>
      </w:rPr>
    </w:pPr>
  </w:p>
  <w:p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53" w:rsidRDefault="00180E53">
      <w:r>
        <w:separator/>
      </w:r>
    </w:p>
  </w:footnote>
  <w:footnote w:type="continuationSeparator" w:id="0">
    <w:p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>
      <w:tc>
        <w:tcPr>
          <w:tcW w:w="819" w:type="dxa"/>
        </w:tcPr>
        <w:p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B46910" w:rsidRDefault="00B46910">
          <w:pPr>
            <w:pStyle w:val="Topptekst"/>
            <w:rPr>
              <w:noProof/>
            </w:rPr>
          </w:pPr>
        </w:p>
      </w:tc>
    </w:tr>
    <w:tr w:rsidR="00B46910">
      <w:tc>
        <w:tcPr>
          <w:tcW w:w="2241" w:type="dxa"/>
          <w:gridSpan w:val="2"/>
          <w:tcBorders>
            <w:bottom w:val="single" w:sz="6" w:space="0" w:color="auto"/>
          </w:tcBorders>
        </w:tcPr>
        <w:p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:rsidR="00B46910" w:rsidRDefault="00B46910">
    <w:pPr>
      <w:pStyle w:val="Topptekst"/>
      <w:rPr>
        <w:noProof/>
        <w:sz w:val="4"/>
      </w:rPr>
    </w:pPr>
  </w:p>
  <w:p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Pr="00B46910" w:rsidRDefault="005320B6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ascii="Myriad Pro" w:hAnsi="Myriad Pro"/>
        <w:b w:val="0"/>
        <w:sz w:val="18"/>
        <w:szCs w:val="18"/>
      </w:rPr>
      <w:t>Forsvarsmateriell / IKT-kapasiteter</w:t>
    </w:r>
    <w:r w:rsidR="00B46910" w:rsidRPr="00B46910">
      <w:rPr>
        <w:rFonts w:ascii="Myriad Pro" w:hAnsi="Myriad Pro"/>
        <w:b w:val="0"/>
        <w:sz w:val="18"/>
        <w:szCs w:val="18"/>
      </w:rPr>
      <w:tab/>
    </w:r>
    <w:r w:rsidR="003F0D02">
      <w:rPr>
        <w:rFonts w:ascii="Myriad Pro" w:hAnsi="Myriad Pro"/>
        <w:b w:val="0"/>
        <w:sz w:val="18"/>
        <w:szCs w:val="18"/>
      </w:rPr>
      <w:t xml:space="preserve">Vedlegg </w:t>
    </w:r>
    <w:r w:rsidR="00026A7C">
      <w:rPr>
        <w:rFonts w:ascii="Myriad Pro" w:hAnsi="Myriad Pro"/>
        <w:b w:val="0"/>
        <w:sz w:val="18"/>
        <w:szCs w:val="18"/>
      </w:rPr>
      <w:t>2</w:t>
    </w:r>
    <w:r w:rsidR="003F0D02">
      <w:rPr>
        <w:rFonts w:ascii="Myriad Pro" w:hAnsi="Myriad Pro"/>
        <w:b w:val="0"/>
        <w:sz w:val="18"/>
        <w:szCs w:val="18"/>
      </w:rPr>
      <w:t xml:space="preserve"> - </w:t>
    </w:r>
    <w:r w:rsidR="00B46910" w:rsidRPr="00B46910">
      <w:rPr>
        <w:rFonts w:ascii="Myriad Pro" w:hAnsi="Myriad Pro"/>
        <w:b w:val="0"/>
        <w:sz w:val="18"/>
        <w:szCs w:val="18"/>
      </w:rPr>
      <w:t>Oversikt over avvik</w:t>
    </w:r>
  </w:p>
  <w:p w:rsidR="00B46910" w:rsidRPr="00D37935" w:rsidRDefault="00B46910" w:rsidP="0030520D">
    <w:pPr>
      <w:pStyle w:val="Topptekst"/>
      <w:pBdr>
        <w:bottom w:val="single" w:sz="6" w:space="0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</w:r>
    <w:r w:rsidRPr="0030520D">
      <w:rPr>
        <w:rFonts w:ascii="Myriad Pro" w:hAnsi="Myriad Pro"/>
        <w:b w:val="0"/>
        <w:sz w:val="18"/>
        <w:szCs w:val="18"/>
      </w:rPr>
      <w:t xml:space="preserve">Side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PAGE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907A90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  <w:r w:rsidRPr="0030520D">
      <w:rPr>
        <w:rStyle w:val="Sidetall"/>
        <w:rFonts w:ascii="Myriad Pro" w:hAnsi="Myriad Pro"/>
        <w:b w:val="0"/>
        <w:sz w:val="18"/>
        <w:szCs w:val="18"/>
      </w:rPr>
      <w:t xml:space="preserve"> av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numpages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907A90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26A7C"/>
    <w:rsid w:val="000B0375"/>
    <w:rsid w:val="000D47B8"/>
    <w:rsid w:val="000E524D"/>
    <w:rsid w:val="000E6F2B"/>
    <w:rsid w:val="001065CA"/>
    <w:rsid w:val="00146041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A38FD"/>
    <w:rsid w:val="002C56F0"/>
    <w:rsid w:val="002E20C6"/>
    <w:rsid w:val="00301040"/>
    <w:rsid w:val="0030520D"/>
    <w:rsid w:val="00325BED"/>
    <w:rsid w:val="00334FEF"/>
    <w:rsid w:val="00347EAE"/>
    <w:rsid w:val="00374A87"/>
    <w:rsid w:val="00387364"/>
    <w:rsid w:val="003F0D02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20B6"/>
    <w:rsid w:val="005337AB"/>
    <w:rsid w:val="005448CE"/>
    <w:rsid w:val="00557958"/>
    <w:rsid w:val="005618D8"/>
    <w:rsid w:val="00571A2D"/>
    <w:rsid w:val="00574E93"/>
    <w:rsid w:val="005753EA"/>
    <w:rsid w:val="0057688F"/>
    <w:rsid w:val="005A55D9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07A90"/>
    <w:rsid w:val="009348B1"/>
    <w:rsid w:val="00937217"/>
    <w:rsid w:val="00947F2E"/>
    <w:rsid w:val="0096668D"/>
    <w:rsid w:val="009700DD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4201"/>
    <w:rsid w:val="00A92468"/>
    <w:rsid w:val="00A948F9"/>
    <w:rsid w:val="00AB1853"/>
    <w:rsid w:val="00AC2A42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A4A20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DF2012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CCC38B93</Template>
  <TotalTime>6</TotalTime>
  <Pages>1</Pages>
  <Words>233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Hestdal, Njaal</cp:lastModifiedBy>
  <cp:revision>13</cp:revision>
  <cp:lastPrinted>2017-05-16T11:16:00Z</cp:lastPrinted>
  <dcterms:created xsi:type="dcterms:W3CDTF">2017-05-09T13:02:00Z</dcterms:created>
  <dcterms:modified xsi:type="dcterms:W3CDTF">2018-08-09T11:41:00Z</dcterms:modified>
</cp:coreProperties>
</file>